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993" w:tblpY="32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6" w:hRule="atLeast"/>
        </w:trPr>
        <w:tc>
          <w:tcPr>
            <w:tcW w:w="85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inline distT="0" distB="0" distL="0" distR="0">
                      <wp:extent cx="6507480" cy="2283460"/>
                      <wp:effectExtent l="0" t="0" r="0" b="2540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07480" cy="2283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0"/>
                                    <w:jc w:val="center"/>
                                    <w:rPr>
                                      <w:rFonts w:hint="default" w:ascii="Arial Black" w:hAnsi="Arial Black" w:cs="Arial Black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TITLE PAGE</w:t>
                                  </w:r>
                                </w:p>
                                <w:p>
                                  <w:pPr>
                                    <w:pStyle w:val="10"/>
                                    <w:jc w:val="center"/>
                                    <w:rPr>
                                      <w:rFonts w:hint="default" w:ascii="Arial Black" w:hAnsi="Arial Black" w:cs="Arial Black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282660" w:themeColor="text2"/>
                                      <w:sz w:val="96"/>
                                      <w:szCs w:val="40"/>
                                      <w:lang w:val="en-US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Temp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LATE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202" type="#_x0000_t202" style="height:179.8pt;width:512.4pt;" filled="f" stroked="f" coordsize="21600,21600" o:gfxdata="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IuQYi2AAAAAYBAAAPAAAAAAAAAAEA&#10;IAAAACIAAABkcnMvZG93bnJldi54bWxQSwECFAAUAAAACACHTuJAWdVqKQ8CAAAYBAAADgAAAAAA&#10;AAABACAAAAAnAQAAZHJzL2Uyb0RvYy54bWxQSwUGAAAAAAYABgBZAQAAq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282660" w:themeColor="text2"/>
                                <w:sz w:val="96"/>
                                <w:szCs w:val="40"/>
                                <w:lang w:val="en-US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Temp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LATE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inline distT="0" distB="0" distL="0" distR="0">
                      <wp:extent cx="5138420" cy="746760"/>
                      <wp:effectExtent l="0" t="0" r="0" b="0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38670" cy="7469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"/>
                                    <w:rPr>
                                      <w:color w:val="282660" w:themeColor="text2"/>
                                      <w:sz w:val="52"/>
                                      <w:szCs w:val="20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282660" w:themeColor="text2"/>
                                      <w:sz w:val="52"/>
                                      <w:szCs w:val="20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subtitle text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202" type="#_x0000_t202" style="height:58.8pt;width:404.6pt;" filled="f" stroked="f" coordsize="21600,21600" o:gfxdata="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Ce89rXAAAABQEAAA8AAAAAAAAAAQAg&#10;AAAAIgAAAGRycy9kb3ducmV2LnhtbFBLAQIUABQAAAAIAIdO4kBSPJqgDwIAABcEAAAOAAAAAAAA&#10;AAEAIAAAACYBAABkcnMvZTJvRG9jLnhtbFBLBQYAAAAABgAGAFkBAACn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9"/>
                              <w:rPr>
                                <w:color w:val="282660" w:themeColor="text2"/>
                                <w:sz w:val="52"/>
                                <w:szCs w:val="2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:sz w:val="52"/>
                                <w:szCs w:val="2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subtitle text here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4" w:hRule="atLeast"/>
        </w:trPr>
        <w:tc>
          <w:tcPr>
            <w:tcW w:w="8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</w:p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</w:p>
        </w:tc>
      </w:tr>
    </w:tbl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-333375</wp:posOffset>
                </wp:positionV>
                <wp:extent cx="6598920" cy="10012680"/>
                <wp:effectExtent l="0" t="0" r="0" b="76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100126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225.9pt;margin-top:-26.25pt;height:788.4pt;width:519.6pt;z-index:-251655168;v-text-anchor:middle;mso-width-relative:page;mso-height-relative:page;" fillcolor="#FFFF00" filled="t" stroked="f" coordsize="21600,21600" o:gfxdata="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VWWEz3AAAAA0BAAAPAAAAAAAAAAEAIAAAACIAAABk&#10;cnMvZG93bnJldi54bWxQSwECFAAUAAAACACHTuJAauV2LDsCAABrBAAADgAAAAAAAAABACAAAAAr&#10;AQAAZHJzL2Uyb0RvYy54bWxQSwUGAAAAAAYABgBZAQAA2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8115300</wp:posOffset>
                </wp:positionV>
                <wp:extent cx="2214880" cy="60515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166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2pt;margin-top:639pt;height:47.65pt;width:174.4pt;z-index:-251653120;mso-width-relative:page;mso-height-relative:page;" filled="f" stroked="f" coordsize="21600,21600" o:gfxdata="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zS4x3AAAAA0BAAAPAAAAAAAA&#10;AAEAIAAAACIAAABkcnMvZG93bnJldi54bWxQSwECFAAUAAAACACHTuJALgytU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Phone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-167640</wp:posOffset>
                </wp:positionH>
                <wp:positionV relativeFrom="paragraph">
                  <wp:posOffset>8069580</wp:posOffset>
                </wp:positionV>
                <wp:extent cx="2524125" cy="605155"/>
                <wp:effectExtent l="0" t="0" r="0" b="444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259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2pt;margin-top:635.4pt;height:47.65pt;width:198.75pt;z-index:-251654144;mso-width-relative:page;mso-height-relative:page;" filled="f" stroked="f" coordsize="21600,21600" o:gfxdata="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HlPOLdAAAADQEAAA8AAAAA&#10;AAAAAQAgAAAAIgAAAGRycy9kb3ducmV2LnhtbFBLAQIUABQAAAAIAIdO4kBtO1kO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Street Address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City, ST ZIP Code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1C5976"/>
    <w:rsid w:val="00293B83"/>
    <w:rsid w:val="004B7E44"/>
    <w:rsid w:val="004D5252"/>
    <w:rsid w:val="004F2B86"/>
    <w:rsid w:val="005A718F"/>
    <w:rsid w:val="006A3CE7"/>
    <w:rsid w:val="007516CF"/>
    <w:rsid w:val="008B33BC"/>
    <w:rsid w:val="009120E9"/>
    <w:rsid w:val="00945900"/>
    <w:rsid w:val="009C396C"/>
    <w:rsid w:val="00AE0E2C"/>
    <w:rsid w:val="00B572B4"/>
    <w:rsid w:val="00CA4908"/>
    <w:rsid w:val="00DB26A7"/>
    <w:rsid w:val="00E76CAD"/>
    <w:rsid w:val="00E94B5F"/>
    <w:rsid w:val="00F35BE3"/>
    <w:rsid w:val="0D8477AE"/>
    <w:rsid w:val="3C23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uiPriority w:val="99"/>
  </w:style>
  <w:style w:type="character" w:styleId="24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14</Characters>
  <Lines>1</Lines>
  <Paragraphs>1</Paragraphs>
  <TotalTime>2</TotalTime>
  <ScaleCrop>false</ScaleCrop>
  <LinksUpToDate>false</LinksUpToDate>
  <CharactersWithSpaces>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2020-06-19T02:23:00Z</dcterms:created>
  <dc:creator>Toshiba</dc:creator>
  <cp:lastModifiedBy>Maya</cp:lastModifiedBy>
  <dcterms:modified xsi:type="dcterms:W3CDTF">2020-09-25T05:50:25Z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